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04C50A" w14:textId="5961EC8E" w:rsidR="00AF484B" w:rsidRPr="00E86180" w:rsidRDefault="008072CE" w:rsidP="00D33C0E">
      <w:pPr>
        <w:pStyle w:val="Overskrift2"/>
        <w:rPr>
          <w:color w:val="D74E4E" w:themeColor="accent1"/>
        </w:rPr>
      </w:pPr>
      <w:bookmarkStart w:id="0" w:name="_Hlk214704327"/>
      <w:r>
        <w:t xml:space="preserve">Leverandørens </w:t>
      </w:r>
      <w:r w:rsidRPr="00D33C0E">
        <w:t>gjennomføringsevne</w:t>
      </w:r>
      <w:r w:rsidRPr="00A83C86">
        <w:t xml:space="preserve"> – </w:t>
      </w:r>
      <w:r w:rsidR="00D216DD" w:rsidRPr="00F36A60">
        <w:rPr>
          <w:color w:val="auto"/>
        </w:rPr>
        <w:t>Rammeavtale for tjenester innen statistikk- og beregningsmatematikk</w:t>
      </w:r>
    </w:p>
    <w:p w14:paraId="7F07CE72" w14:textId="155C71D8" w:rsidR="00D33C0E" w:rsidRPr="00D33C0E" w:rsidRDefault="008072CE" w:rsidP="00D33C0E">
      <w:r w:rsidRPr="008072CE">
        <w:t xml:space="preserve">Konkurransegrunnlagets punkt </w:t>
      </w:r>
      <w:r w:rsidR="00807EB7" w:rsidRPr="008072CE">
        <w:t>5.4.4.1</w:t>
      </w:r>
      <w:r w:rsidRPr="008072CE">
        <w:t xml:space="preserve"> </w:t>
      </w:r>
      <w:r w:rsidRPr="008072CE">
        <w:rPr>
          <w:i/>
          <w:iCs/>
        </w:rPr>
        <w:t>Krav til gjennomføringsevne</w:t>
      </w:r>
      <w:r w:rsidRPr="008072CE">
        <w:t xml:space="preserve"> stiller krav til dokumentasjon på at </w:t>
      </w:r>
      <w:r w:rsidRPr="008072CE">
        <w:t>L</w:t>
      </w:r>
      <w:r w:rsidRPr="008072CE">
        <w:t xml:space="preserve">everandøren har nødvendig gjennomføringsevne </w:t>
      </w:r>
      <w:r w:rsidRPr="00D33C0E">
        <w:t xml:space="preserve">til å oppfylle kontrakten. Leverandøren </w:t>
      </w:r>
      <w:r>
        <w:t>skal</w:t>
      </w:r>
      <w:r w:rsidRPr="00D33C0E">
        <w:t xml:space="preserve"> dokumentere dette gjennom en kort og konsis beskrivelse av virksomheten.</w:t>
      </w:r>
    </w:p>
    <w:p w14:paraId="6987E5FF" w14:textId="77777777" w:rsidR="00D33C0E" w:rsidRPr="00182F9B" w:rsidRDefault="00D33C0E" w:rsidP="00D33C0E">
      <w:pPr>
        <w:spacing w:after="0"/>
      </w:pPr>
    </w:p>
    <w:p w14:paraId="1D8F47C6" w14:textId="77777777" w:rsidR="00D33C0E" w:rsidRPr="00D33C0E" w:rsidRDefault="008072CE" w:rsidP="00D33C0E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1CC12C22" w14:textId="77777777" w:rsidR="00D33C0E" w:rsidRPr="00D33C0E" w:rsidRDefault="008072CE" w:rsidP="00D33C0E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 nedenfor.</w:t>
      </w:r>
    </w:p>
    <w:p w14:paraId="39C6C67B" w14:textId="77777777" w:rsidR="00D33C0E" w:rsidRPr="00D33C0E" w:rsidRDefault="008072CE" w:rsidP="00D33C0E">
      <w:pPr>
        <w:spacing w:after="0"/>
        <w:rPr>
          <w:color w:val="0070C0"/>
        </w:rPr>
      </w:pPr>
      <w:r w:rsidRPr="00D33C0E">
        <w:rPr>
          <w:color w:val="0070C0"/>
        </w:rPr>
        <w:t>Tabellen kan utvides ved behov.</w:t>
      </w:r>
    </w:p>
    <w:p w14:paraId="19B92405" w14:textId="77777777" w:rsidR="00D33C0E" w:rsidRPr="00182F9B" w:rsidRDefault="00D33C0E" w:rsidP="00D33C0E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4367"/>
        <w:gridCol w:w="379"/>
        <w:gridCol w:w="4747"/>
      </w:tblGrid>
      <w:tr w:rsidR="0090772A" w14:paraId="2B8B1F18" w14:textId="77777777" w:rsidTr="00D33C0E">
        <w:trPr>
          <w:trHeight w:val="207"/>
        </w:trPr>
        <w:tc>
          <w:tcPr>
            <w:tcW w:w="9493" w:type="dxa"/>
            <w:gridSpan w:val="3"/>
            <w:shd w:val="clear" w:color="auto" w:fill="F2F2F2" w:themeFill="background1" w:themeFillShade="F2"/>
          </w:tcPr>
          <w:p w14:paraId="6EA7844B" w14:textId="77777777" w:rsidR="00D33C0E" w:rsidRPr="00D33C0E" w:rsidRDefault="008072CE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 xml:space="preserve">Kort </w:t>
            </w:r>
            <w:r>
              <w:rPr>
                <w:rFonts w:ascii="Open Sans SemiBold" w:eastAsia="SimSun" w:hAnsi="Open Sans SemiBold" w:cs="Open Sans SemiBold"/>
                <w:lang w:eastAsia="zh-CN"/>
              </w:rPr>
              <w:t xml:space="preserve">og konsis </w:t>
            </w: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>beskrivelse av virksomheten, inkludert:</w:t>
            </w:r>
          </w:p>
        </w:tc>
      </w:tr>
      <w:tr w:rsidR="0090772A" w14:paraId="640FAFB2" w14:textId="77777777" w:rsidTr="00D33C0E">
        <w:trPr>
          <w:trHeight w:val="591"/>
        </w:trPr>
        <w:tc>
          <w:tcPr>
            <w:tcW w:w="9493" w:type="dxa"/>
            <w:gridSpan w:val="3"/>
          </w:tcPr>
          <w:p w14:paraId="13349A49" w14:textId="77777777" w:rsidR="00D33C0E" w:rsidRPr="00D33C0E" w:rsidRDefault="008072CE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leverandørens gjennomsnittlige årlige arbeidsstyrke og antallet medarbeidere i ledelsen i løpet av de siste tre årene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90772A" w14:paraId="0C677597" w14:textId="77777777" w:rsidTr="00D33C0E">
        <w:trPr>
          <w:trHeight w:val="3118"/>
        </w:trPr>
        <w:tc>
          <w:tcPr>
            <w:tcW w:w="9493" w:type="dxa"/>
            <w:gridSpan w:val="3"/>
          </w:tcPr>
          <w:p w14:paraId="48D41CF3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2546BB24" w14:textId="77777777" w:rsidTr="00D33C0E">
        <w:trPr>
          <w:trHeight w:val="2120"/>
        </w:trPr>
        <w:tc>
          <w:tcPr>
            <w:tcW w:w="4367" w:type="dxa"/>
          </w:tcPr>
          <w:p w14:paraId="7816D720" w14:textId="77777777" w:rsidR="00D33C0E" w:rsidRPr="00D33C0E" w:rsidRDefault="008072CE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redegjørelse for virksomhetens kjernekompetanse relatert til leveringsomfanget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1F47EC73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341EC6DB" w14:textId="77777777" w:rsidTr="00D33C0E">
        <w:trPr>
          <w:trHeight w:val="2118"/>
        </w:trPr>
        <w:tc>
          <w:tcPr>
            <w:tcW w:w="4367" w:type="dxa"/>
          </w:tcPr>
          <w:p w14:paraId="258612DF" w14:textId="77777777" w:rsidR="00D33C0E" w:rsidRPr="00D33C0E" w:rsidRDefault="008072CE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hvor stor del av kontrakten som leverandøren vurderer å sette bort til underleverandør(er)/</w:t>
            </w:r>
            <w:r>
              <w:rPr>
                <w:rFonts w:ascii="Open Sans SemiBold" w:hAnsi="Open Sans SemiBold" w:cs="Open Sans SemiBold"/>
              </w:rPr>
              <w:t xml:space="preserve"> </w:t>
            </w:r>
            <w:r w:rsidRPr="00D33C0E">
              <w:rPr>
                <w:rFonts w:ascii="Open Sans SemiBold" w:hAnsi="Open Sans SemiBold" w:cs="Open Sans SemiBold"/>
              </w:rPr>
              <w:t>samarbeidsparter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238EB0BB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2169A459" w14:textId="77777777" w:rsidTr="00D33C0E">
        <w:trPr>
          <w:trHeight w:val="207"/>
        </w:trPr>
        <w:tc>
          <w:tcPr>
            <w:tcW w:w="9493" w:type="dxa"/>
            <w:gridSpan w:val="3"/>
          </w:tcPr>
          <w:p w14:paraId="1BBF9FFE" w14:textId="77777777" w:rsidR="00D33C0E" w:rsidRPr="00182F9B" w:rsidRDefault="008072CE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hvordan leverandøren er organisert for gjennomføring av denne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90772A" w14:paraId="6A107C6F" w14:textId="77777777" w:rsidTr="00D33C0E">
        <w:trPr>
          <w:trHeight w:val="3118"/>
        </w:trPr>
        <w:tc>
          <w:tcPr>
            <w:tcW w:w="9493" w:type="dxa"/>
            <w:gridSpan w:val="3"/>
          </w:tcPr>
          <w:p w14:paraId="6CD2B256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574BF0CC" w14:textId="77777777" w:rsidTr="00D33C0E">
        <w:trPr>
          <w:trHeight w:val="2120"/>
        </w:trPr>
        <w:tc>
          <w:tcPr>
            <w:tcW w:w="4746" w:type="dxa"/>
            <w:gridSpan w:val="2"/>
          </w:tcPr>
          <w:p w14:paraId="15829D72" w14:textId="77777777" w:rsidR="00D33C0E" w:rsidRPr="00182F9B" w:rsidRDefault="008072CE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redskaper, materiell og teknisk utstyr som leverandøren råder over til å utføre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747" w:type="dxa"/>
          </w:tcPr>
          <w:p w14:paraId="4EDEE033" w14:textId="77777777" w:rsidR="00D33C0E" w:rsidRPr="00182F9B" w:rsidRDefault="00D33C0E" w:rsidP="00D33C0E">
            <w:pPr>
              <w:spacing w:after="160"/>
              <w:jc w:val="left"/>
            </w:pPr>
          </w:p>
        </w:tc>
      </w:tr>
    </w:tbl>
    <w:p w14:paraId="1761AE02" w14:textId="77777777" w:rsidR="00D33C0E" w:rsidRPr="00182F9B" w:rsidRDefault="00D33C0E" w:rsidP="00D33C0E">
      <w:pPr>
        <w:rPr>
          <w:b/>
          <w:bCs/>
        </w:rPr>
      </w:pPr>
    </w:p>
    <w:p w14:paraId="195D4BC9" w14:textId="77777777" w:rsidR="00D33C0E" w:rsidRDefault="00D33C0E" w:rsidP="00CE65C5">
      <w:pPr>
        <w:jc w:val="left"/>
        <w:rPr>
          <w:color w:val="0070C0"/>
        </w:rPr>
      </w:pPr>
    </w:p>
    <w:p w14:paraId="2B311551" w14:textId="77777777" w:rsidR="00D33C0E" w:rsidRPr="00FB56DD" w:rsidRDefault="00D33C0E" w:rsidP="00CE65C5">
      <w:pPr>
        <w:jc w:val="left"/>
      </w:pPr>
    </w:p>
    <w:bookmarkEnd w:id="0"/>
    <w:p w14:paraId="150BA037" w14:textId="77777777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BC546B" w14:textId="77777777" w:rsidR="009A05FA" w:rsidRDefault="009A05FA" w:rsidP="00186E6B">
      <w:r>
        <w:separator/>
      </w:r>
    </w:p>
    <w:p w14:paraId="53FF4837" w14:textId="77777777" w:rsidR="009A05FA" w:rsidRDefault="009A05FA" w:rsidP="00186E6B"/>
    <w:p w14:paraId="03823A6E" w14:textId="77777777" w:rsidR="009A05FA" w:rsidRDefault="009A05FA" w:rsidP="00186E6B"/>
    <w:p w14:paraId="360841BD" w14:textId="77777777" w:rsidR="009A05FA" w:rsidRDefault="009A05FA" w:rsidP="00186E6B"/>
  </w:endnote>
  <w:endnote w:type="continuationSeparator" w:id="0">
    <w:p w14:paraId="16494560" w14:textId="77777777" w:rsidR="009A05FA" w:rsidRDefault="009A05FA" w:rsidP="00186E6B">
      <w:r>
        <w:continuationSeparator/>
      </w:r>
    </w:p>
    <w:p w14:paraId="13F743AD" w14:textId="77777777" w:rsidR="009A05FA" w:rsidRDefault="009A05FA" w:rsidP="00186E6B"/>
    <w:p w14:paraId="0FEC087C" w14:textId="77777777" w:rsidR="009A05FA" w:rsidRDefault="009A05FA" w:rsidP="00186E6B"/>
    <w:p w14:paraId="6D0E3F35" w14:textId="77777777" w:rsidR="009A05FA" w:rsidRDefault="009A05FA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65F197C0-3DE4-4ACC-A1F6-DD7A82966302}"/>
    <w:embedBold r:id="rId2" w:fontKey="{FA436908-032B-4A05-8677-0AFE4EFBE104}"/>
    <w:embedItalic r:id="rId3" w:fontKey="{73B47241-5756-445D-89B2-B569CB7C1F97}"/>
    <w:embedBoldItalic r:id="rId4" w:fontKey="{ED8D0F44-D558-4AB4-904B-E9F528294F2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6BB23C6-CC61-4A4C-9D49-332A909F8888}"/>
    <w:embedBold r:id="rId6" w:fontKey="{9850B5AC-EF5D-4943-BD52-6259847D88F9}"/>
    <w:embedItalic r:id="rId7" w:fontKey="{721F5CCC-D3BB-4B0D-9E59-54EB212704F1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F5947B55-8859-4EC7-A35C-125E8F7A11AB}"/>
    <w:embedBold r:id="rId9" w:fontKey="{BB1B01D1-7A82-4349-9143-9FB8BF1E762C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A3EA93D3-D129-47F0-A317-9E607C750A56}"/>
    <w:embedItalic r:id="rId11" w:fontKey="{2C4987DC-427D-4E0A-B834-2838D9296B32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8842A649-94D1-4A99-A67C-A2430D60BF25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5E3EFDCC-DB7A-4342-9924-F2A7E1E09115}"/>
    <w:embedItalic r:id="rId14" w:fontKey="{66370E19-2970-47E2-83B8-0E984B1722A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ADF521E-A135-4732-9C84-DD87CD71C121}"/>
    <w:embedBold r:id="rId16" w:fontKey="{81720C9F-3FBE-440F-BFD1-0E6AD9EAD68A}"/>
    <w:embedItalic r:id="rId17" w:fontKey="{5D17CAF5-0C96-4019-9AF3-C5A13756D824}"/>
    <w:embedBoldItalic r:id="rId18" w:fontKey="{21111E06-A36E-4301-98D6-BDB0D2C8E7C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70A9D5B8-9E21-4577-A2BE-0A548D09BA14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458F803C-E481-4115-8BB3-96AEFFA7907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0772A" w14:paraId="45223C38" w14:textId="77777777" w:rsidTr="00CC43D2">
      <w:tc>
        <w:tcPr>
          <w:tcW w:w="3020" w:type="dxa"/>
        </w:tcPr>
        <w:p w14:paraId="56EEAB55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1D2FB9EB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4AFC1E46" w14:textId="77777777" w:rsidR="00CC43D2" w:rsidRPr="004A0B71" w:rsidRDefault="008072CE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4D6D138C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0772A" w14:paraId="058FD045" w14:textId="77777777" w:rsidTr="00014EC9">
      <w:tc>
        <w:tcPr>
          <w:tcW w:w="3020" w:type="dxa"/>
        </w:tcPr>
        <w:p w14:paraId="202B1471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FBBF297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585665E4" w14:textId="77777777" w:rsidR="007B4FF2" w:rsidRPr="004A0B71" w:rsidRDefault="008072CE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7935A4E1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4FE855" w14:textId="77777777" w:rsidR="009A05FA" w:rsidRDefault="009A05FA" w:rsidP="00186E6B">
      <w:r>
        <w:separator/>
      </w:r>
    </w:p>
    <w:p w14:paraId="3890F413" w14:textId="77777777" w:rsidR="009A05FA" w:rsidRDefault="009A05FA" w:rsidP="00186E6B"/>
    <w:p w14:paraId="2BF045A9" w14:textId="77777777" w:rsidR="009A05FA" w:rsidRDefault="009A05FA" w:rsidP="00186E6B"/>
  </w:footnote>
  <w:footnote w:type="continuationSeparator" w:id="0">
    <w:p w14:paraId="7C9E9EFB" w14:textId="77777777" w:rsidR="009A05FA" w:rsidRDefault="009A05FA" w:rsidP="00186E6B">
      <w:r>
        <w:continuationSeparator/>
      </w:r>
    </w:p>
    <w:p w14:paraId="6C45EF14" w14:textId="77777777" w:rsidR="009A05FA" w:rsidRDefault="009A05FA" w:rsidP="00186E6B"/>
    <w:p w14:paraId="51F1C1AF" w14:textId="77777777" w:rsidR="009A05FA" w:rsidRDefault="009A05FA" w:rsidP="00186E6B"/>
    <w:p w14:paraId="42A0344F" w14:textId="77777777" w:rsidR="009A05FA" w:rsidRDefault="009A05FA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77C5E" w14:textId="31DB2C48" w:rsidR="0040632C" w:rsidRPr="000151AA" w:rsidRDefault="00D95723" w:rsidP="0040632C">
    <w:pPr>
      <w:pStyle w:val="Topp-ogbunntekst"/>
      <w:rPr>
        <w:sz w:val="14"/>
        <w:szCs w:val="14"/>
      </w:rPr>
    </w:pPr>
    <w:r w:rsidRPr="007E009F">
      <w:rPr>
        <w:noProof/>
      </w:rPr>
      <w:drawing>
        <wp:anchor distT="0" distB="0" distL="114300" distR="114300" simplePos="0" relativeHeight="251664384" behindDoc="1" locked="0" layoutInCell="1" allowOverlap="1" wp14:anchorId="18AD1B20" wp14:editId="7E4AED11">
          <wp:simplePos x="0" y="0"/>
          <wp:positionH relativeFrom="margin">
            <wp:posOffset>-60960</wp:posOffset>
          </wp:positionH>
          <wp:positionV relativeFrom="paragraph">
            <wp:posOffset>6350</wp:posOffset>
          </wp:positionV>
          <wp:extent cx="1776185" cy="419100"/>
          <wp:effectExtent l="0" t="0" r="0" b="0"/>
          <wp:wrapNone/>
          <wp:docPr id="95176555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27BB0CBA" w14:textId="22976A5C" w:rsidR="00E9590A" w:rsidRPr="0040632C" w:rsidRDefault="00D216DD" w:rsidP="00D216DD">
    <w:pPr>
      <w:pStyle w:val="Topptekst"/>
      <w:jc w:val="right"/>
    </w:pPr>
    <w:r w:rsidRPr="00D216DD">
      <w:rPr>
        <w:sz w:val="16"/>
        <w:szCs w:val="16"/>
      </w:rPr>
      <w:t>Rammeavtale for tjenester innen statistikk- og beregningsmatematikk</w:t>
    </w:r>
    <w:r w:rsidRPr="00D216DD">
      <w:rPr>
        <w:sz w:val="16"/>
        <w:szCs w:val="16"/>
      </w:rPr>
      <w:br/>
      <w:t>Vedlegg 4 – Leverandørens gjennomføringsevne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8F31B" w14:textId="2E2BB506" w:rsidR="00DF22C7" w:rsidRPr="000151AA" w:rsidRDefault="00DF22C7" w:rsidP="00DF22C7">
    <w:pPr>
      <w:pStyle w:val="Topp-ogbunntekst"/>
      <w:rPr>
        <w:sz w:val="14"/>
        <w:szCs w:val="14"/>
      </w:rPr>
    </w:pPr>
  </w:p>
  <w:p w14:paraId="3E435004" w14:textId="20CE9FF5" w:rsidR="00AF484B" w:rsidRPr="000151AA" w:rsidRDefault="00C23888" w:rsidP="00C23888">
    <w:pPr>
      <w:jc w:val="right"/>
      <w:rPr>
        <w:sz w:val="16"/>
        <w:szCs w:val="16"/>
      </w:rPr>
    </w:pPr>
    <w:bookmarkStart w:id="1" w:name="_Hlk214704334"/>
    <w:r w:rsidRPr="007E009F">
      <w:rPr>
        <w:noProof/>
      </w:rPr>
      <w:drawing>
        <wp:anchor distT="0" distB="0" distL="114300" distR="114300" simplePos="0" relativeHeight="251662336" behindDoc="1" locked="0" layoutInCell="1" allowOverlap="1" wp14:anchorId="61C31D32" wp14:editId="1543F1DD">
          <wp:simplePos x="0" y="0"/>
          <wp:positionH relativeFrom="margin">
            <wp:posOffset>0</wp:posOffset>
          </wp:positionH>
          <wp:positionV relativeFrom="paragraph">
            <wp:posOffset>-117475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151AA">
      <w:rPr>
        <w:color w:val="D74E4E" w:themeColor="accent1"/>
        <w:sz w:val="16"/>
        <w:szCs w:val="16"/>
      </w:rPr>
      <w:t xml:space="preserve"> </w:t>
    </w:r>
    <w:r w:rsidR="00D216DD" w:rsidRPr="00D216DD">
      <w:rPr>
        <w:sz w:val="16"/>
        <w:szCs w:val="16"/>
      </w:rPr>
      <w:t>Rammeavtale for tjenester innen statistikk- og beregningsmatematikk</w:t>
    </w:r>
    <w:r w:rsidRPr="00D216DD">
      <w:rPr>
        <w:sz w:val="16"/>
        <w:szCs w:val="16"/>
      </w:rPr>
      <w:br/>
      <w:t xml:space="preserve">Vedlegg </w:t>
    </w:r>
    <w:r w:rsidR="00D216DD" w:rsidRPr="00D216DD">
      <w:rPr>
        <w:sz w:val="16"/>
        <w:szCs w:val="16"/>
      </w:rPr>
      <w:t>4</w:t>
    </w:r>
    <w:r w:rsidRPr="00D216DD">
      <w:rPr>
        <w:sz w:val="16"/>
        <w:szCs w:val="16"/>
      </w:rPr>
      <w:t xml:space="preserve"> – </w:t>
    </w:r>
    <w:r w:rsidR="00D33C0E" w:rsidRPr="00D216DD">
      <w:rPr>
        <w:sz w:val="16"/>
        <w:szCs w:val="16"/>
      </w:rPr>
      <w:t>Leverandørens gjennomføringsevne</w:t>
    </w:r>
  </w:p>
  <w:bookmarkEnd w:id="1"/>
  <w:p w14:paraId="37617103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DF647FBC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B4A81C2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A0369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C09A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DE4E9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0EC745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369A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C620B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B61B8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107CD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E482754" w:tentative="1">
      <w:start w:val="1"/>
      <w:numFmt w:val="lowerLetter"/>
      <w:lvlText w:val="%2."/>
      <w:lvlJc w:val="left"/>
      <w:pPr>
        <w:ind w:left="1440" w:hanging="360"/>
      </w:pPr>
    </w:lvl>
    <w:lvl w:ilvl="2" w:tplc="4768E96E" w:tentative="1">
      <w:start w:val="1"/>
      <w:numFmt w:val="lowerRoman"/>
      <w:lvlText w:val="%3."/>
      <w:lvlJc w:val="right"/>
      <w:pPr>
        <w:ind w:left="2160" w:hanging="180"/>
      </w:pPr>
    </w:lvl>
    <w:lvl w:ilvl="3" w:tplc="CD40C024" w:tentative="1">
      <w:start w:val="1"/>
      <w:numFmt w:val="decimal"/>
      <w:lvlText w:val="%4."/>
      <w:lvlJc w:val="left"/>
      <w:pPr>
        <w:ind w:left="2880" w:hanging="360"/>
      </w:pPr>
    </w:lvl>
    <w:lvl w:ilvl="4" w:tplc="B2C0FA60" w:tentative="1">
      <w:start w:val="1"/>
      <w:numFmt w:val="lowerLetter"/>
      <w:lvlText w:val="%5."/>
      <w:lvlJc w:val="left"/>
      <w:pPr>
        <w:ind w:left="3600" w:hanging="360"/>
      </w:pPr>
    </w:lvl>
    <w:lvl w:ilvl="5" w:tplc="E9EECF7C" w:tentative="1">
      <w:start w:val="1"/>
      <w:numFmt w:val="lowerRoman"/>
      <w:lvlText w:val="%6."/>
      <w:lvlJc w:val="right"/>
      <w:pPr>
        <w:ind w:left="4320" w:hanging="180"/>
      </w:pPr>
    </w:lvl>
    <w:lvl w:ilvl="6" w:tplc="43441924" w:tentative="1">
      <w:start w:val="1"/>
      <w:numFmt w:val="decimal"/>
      <w:lvlText w:val="%7."/>
      <w:lvlJc w:val="left"/>
      <w:pPr>
        <w:ind w:left="5040" w:hanging="360"/>
      </w:pPr>
    </w:lvl>
    <w:lvl w:ilvl="7" w:tplc="E428786E" w:tentative="1">
      <w:start w:val="1"/>
      <w:numFmt w:val="lowerLetter"/>
      <w:lvlText w:val="%8."/>
      <w:lvlJc w:val="left"/>
      <w:pPr>
        <w:ind w:left="5760" w:hanging="360"/>
      </w:pPr>
    </w:lvl>
    <w:lvl w:ilvl="8" w:tplc="8784380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50F4FF38">
      <w:start w:val="1"/>
      <w:numFmt w:val="lowerLetter"/>
      <w:lvlText w:val="%1)"/>
      <w:lvlJc w:val="left"/>
      <w:pPr>
        <w:ind w:left="720" w:hanging="360"/>
      </w:pPr>
    </w:lvl>
    <w:lvl w:ilvl="1" w:tplc="B6BCC3B8" w:tentative="1">
      <w:start w:val="1"/>
      <w:numFmt w:val="lowerLetter"/>
      <w:lvlText w:val="%2."/>
      <w:lvlJc w:val="left"/>
      <w:pPr>
        <w:ind w:left="1440" w:hanging="360"/>
      </w:pPr>
    </w:lvl>
    <w:lvl w:ilvl="2" w:tplc="14AAFA6A" w:tentative="1">
      <w:start w:val="1"/>
      <w:numFmt w:val="lowerRoman"/>
      <w:lvlText w:val="%3."/>
      <w:lvlJc w:val="right"/>
      <w:pPr>
        <w:ind w:left="2160" w:hanging="180"/>
      </w:pPr>
    </w:lvl>
    <w:lvl w:ilvl="3" w:tplc="6E94BC5E" w:tentative="1">
      <w:start w:val="1"/>
      <w:numFmt w:val="decimal"/>
      <w:lvlText w:val="%4."/>
      <w:lvlJc w:val="left"/>
      <w:pPr>
        <w:ind w:left="2880" w:hanging="360"/>
      </w:pPr>
    </w:lvl>
    <w:lvl w:ilvl="4" w:tplc="F8D6D9E6" w:tentative="1">
      <w:start w:val="1"/>
      <w:numFmt w:val="lowerLetter"/>
      <w:lvlText w:val="%5."/>
      <w:lvlJc w:val="left"/>
      <w:pPr>
        <w:ind w:left="3600" w:hanging="360"/>
      </w:pPr>
    </w:lvl>
    <w:lvl w:ilvl="5" w:tplc="F6A6C356" w:tentative="1">
      <w:start w:val="1"/>
      <w:numFmt w:val="lowerRoman"/>
      <w:lvlText w:val="%6."/>
      <w:lvlJc w:val="right"/>
      <w:pPr>
        <w:ind w:left="4320" w:hanging="180"/>
      </w:pPr>
    </w:lvl>
    <w:lvl w:ilvl="6" w:tplc="757223D6" w:tentative="1">
      <w:start w:val="1"/>
      <w:numFmt w:val="decimal"/>
      <w:lvlText w:val="%7."/>
      <w:lvlJc w:val="left"/>
      <w:pPr>
        <w:ind w:left="5040" w:hanging="360"/>
      </w:pPr>
    </w:lvl>
    <w:lvl w:ilvl="7" w:tplc="2E20DC20" w:tentative="1">
      <w:start w:val="1"/>
      <w:numFmt w:val="lowerLetter"/>
      <w:lvlText w:val="%8."/>
      <w:lvlJc w:val="left"/>
      <w:pPr>
        <w:ind w:left="5760" w:hanging="360"/>
      </w:pPr>
    </w:lvl>
    <w:lvl w:ilvl="8" w:tplc="6632F17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2A0A1F7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0B8876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F287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98ED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305D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ED6E8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9EE2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AAAC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5BC9EF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B798ED1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261677E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178912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54DF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F640DD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581D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BE4C6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6F606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EC20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66E6F8FE">
      <w:start w:val="1"/>
      <w:numFmt w:val="decimal"/>
      <w:lvlText w:val="%1."/>
      <w:lvlJc w:val="left"/>
      <w:pPr>
        <w:ind w:left="1428" w:hanging="360"/>
      </w:pPr>
    </w:lvl>
    <w:lvl w:ilvl="1" w:tplc="B5CCF14E" w:tentative="1">
      <w:start w:val="1"/>
      <w:numFmt w:val="lowerLetter"/>
      <w:lvlText w:val="%2."/>
      <w:lvlJc w:val="left"/>
      <w:pPr>
        <w:ind w:left="2148" w:hanging="360"/>
      </w:pPr>
    </w:lvl>
    <w:lvl w:ilvl="2" w:tplc="E73479AE" w:tentative="1">
      <w:start w:val="1"/>
      <w:numFmt w:val="lowerRoman"/>
      <w:lvlText w:val="%3."/>
      <w:lvlJc w:val="right"/>
      <w:pPr>
        <w:ind w:left="2868" w:hanging="180"/>
      </w:pPr>
    </w:lvl>
    <w:lvl w:ilvl="3" w:tplc="9E64FC36" w:tentative="1">
      <w:start w:val="1"/>
      <w:numFmt w:val="decimal"/>
      <w:lvlText w:val="%4."/>
      <w:lvlJc w:val="left"/>
      <w:pPr>
        <w:ind w:left="3588" w:hanging="360"/>
      </w:pPr>
    </w:lvl>
    <w:lvl w:ilvl="4" w:tplc="2C66C53C" w:tentative="1">
      <w:start w:val="1"/>
      <w:numFmt w:val="lowerLetter"/>
      <w:lvlText w:val="%5."/>
      <w:lvlJc w:val="left"/>
      <w:pPr>
        <w:ind w:left="4308" w:hanging="360"/>
      </w:pPr>
    </w:lvl>
    <w:lvl w:ilvl="5" w:tplc="371202DC" w:tentative="1">
      <w:start w:val="1"/>
      <w:numFmt w:val="lowerRoman"/>
      <w:lvlText w:val="%6."/>
      <w:lvlJc w:val="right"/>
      <w:pPr>
        <w:ind w:left="5028" w:hanging="180"/>
      </w:pPr>
    </w:lvl>
    <w:lvl w:ilvl="6" w:tplc="EEEC73BA" w:tentative="1">
      <w:start w:val="1"/>
      <w:numFmt w:val="decimal"/>
      <w:lvlText w:val="%7."/>
      <w:lvlJc w:val="left"/>
      <w:pPr>
        <w:ind w:left="5748" w:hanging="360"/>
      </w:pPr>
    </w:lvl>
    <w:lvl w:ilvl="7" w:tplc="1A301D58" w:tentative="1">
      <w:start w:val="1"/>
      <w:numFmt w:val="lowerLetter"/>
      <w:lvlText w:val="%8."/>
      <w:lvlJc w:val="left"/>
      <w:pPr>
        <w:ind w:left="6468" w:hanging="360"/>
      </w:pPr>
    </w:lvl>
    <w:lvl w:ilvl="8" w:tplc="1D22ED90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6F80EE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9C060E9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CAEE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4AEE6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56EC4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E36AB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A84AC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764B2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AC84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1B7473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302B62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12C9C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88010E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C04B4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70E35A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0A640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3E73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5C0F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68A4E2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79E023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196EBE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EBE897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0220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FE15E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B05B3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A669B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1A2BC9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59BCF66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606EFAF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FA12177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BDC974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73AFD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878CED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15EF0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0C2314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A6AA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51AA"/>
    <w:rsid w:val="00022553"/>
    <w:rsid w:val="000228B6"/>
    <w:rsid w:val="0003165C"/>
    <w:rsid w:val="00032B93"/>
    <w:rsid w:val="00035ADF"/>
    <w:rsid w:val="00054A7F"/>
    <w:rsid w:val="00056927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C45F7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340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28BC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2BB3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072CE"/>
    <w:rsid w:val="00807EB7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8F755E"/>
    <w:rsid w:val="00900FA3"/>
    <w:rsid w:val="00902A1E"/>
    <w:rsid w:val="00906A61"/>
    <w:rsid w:val="0090772A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748AF"/>
    <w:rsid w:val="00987A69"/>
    <w:rsid w:val="00987E94"/>
    <w:rsid w:val="00994990"/>
    <w:rsid w:val="009A05FA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3083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484B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D0FE1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3888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147F6"/>
    <w:rsid w:val="00D21218"/>
    <w:rsid w:val="00D216DD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95723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B7F716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3C0E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documentManagement/types"/>
    <ds:schemaRef ds:uri="http://www.w3.org/XML/1998/namespace"/>
    <ds:schemaRef ds:uri="19a43b2d-8532-49f5-8147-ed30439722a4"/>
    <ds:schemaRef ds:uri="http://purl.org/dc/terms/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6320ef10-85ea-4878-9969-f6b7e1bbdbe5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064F8FA-C386-4B0C-B7BA-7547779D42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189</TotalTime>
  <Pages>2</Pages>
  <Words>171</Words>
  <Characters>907</Characters>
  <Application>Microsoft Office Word</Application>
  <DocSecurity>0</DocSecurity>
  <Lines>7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Leverandørens gjennomføringsevne</vt:lpstr>
    </vt:vector>
  </TitlesOfParts>
  <Company/>
  <LinksUpToDate>false</LinksUpToDate>
  <CharactersWithSpaces>1076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Leverandørens gjennomføringsevne</dc:title>
  <dc:creator>Helene Winther Dahl</dc:creator>
  <cp:lastModifiedBy>Karoline Fossberg Eide</cp:lastModifiedBy>
  <cp:revision>72</cp:revision>
  <dcterms:created xsi:type="dcterms:W3CDTF">2021-01-21T15:10:00Z</dcterms:created>
  <dcterms:modified xsi:type="dcterms:W3CDTF">2026-05-18T09:09:00Z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